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756F8">
        <w:rPr>
          <w:rFonts w:cs="Arial"/>
          <w:b/>
          <w:caps/>
          <w:sz w:val="28"/>
          <w:szCs w:val="28"/>
        </w:rPr>
        <w:t>1528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756F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Construção de calçadas na Rua Juruna, no Bairro Chácaras Reunidas </w:t>
            </w:r>
            <w:proofErr w:type="spellStart"/>
            <w:r>
              <w:rPr>
                <w:rFonts w:cs="Arial"/>
                <w:sz w:val="20"/>
                <w:szCs w:val="20"/>
              </w:rPr>
              <w:t>Ygarapés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756F8" w:rsidRDefault="00D756F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D756F8" w:rsidRDefault="003A77BE" w:rsidP="00D756F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756F8">
        <w:rPr>
          <w:rFonts w:cs="Arial"/>
        </w:rPr>
        <w:t>a c</w:t>
      </w:r>
      <w:r w:rsidR="00D756F8" w:rsidRPr="00D756F8">
        <w:rPr>
          <w:rFonts w:cs="Arial"/>
        </w:rPr>
        <w:t>onstrução de calçadas na Rua Juruna, no Bairro Chácaras Reunida</w:t>
      </w:r>
      <w:r w:rsidR="00D756F8">
        <w:rPr>
          <w:rFonts w:cs="Arial"/>
        </w:rPr>
        <w:t xml:space="preserve">s </w:t>
      </w:r>
      <w:proofErr w:type="spellStart"/>
      <w:r w:rsidR="00D756F8">
        <w:rPr>
          <w:rFonts w:cs="Arial"/>
        </w:rPr>
        <w:t>Ygarapés</w:t>
      </w:r>
      <w:proofErr w:type="spellEnd"/>
      <w:r w:rsidR="00D756F8">
        <w:rPr>
          <w:rFonts w:cs="Arial"/>
        </w:rPr>
        <w:t xml:space="preserve">, </w:t>
      </w:r>
      <w:r w:rsidR="00D756F8" w:rsidRPr="00D756F8">
        <w:rPr>
          <w:rFonts w:cs="Arial"/>
        </w:rPr>
        <w:t>no sentido</w:t>
      </w:r>
      <w:r w:rsidR="00D756F8">
        <w:rPr>
          <w:rFonts w:cs="Arial"/>
        </w:rPr>
        <w:t xml:space="preserve"> de alcançar a eficiência dos serviços Municipais, acionando a </w:t>
      </w:r>
      <w:r w:rsidR="00D756F8" w:rsidRPr="00D756F8">
        <w:rPr>
          <w:rFonts w:cs="Arial"/>
        </w:rPr>
        <w:t>Secretaria de Mobilidade Urbana, para que realize o serviço</w:t>
      </w:r>
      <w:r w:rsidR="00D756F8">
        <w:rPr>
          <w:rFonts w:cs="Arial"/>
        </w:rPr>
        <w:t>.</w:t>
      </w:r>
    </w:p>
    <w:p w:rsidR="00D756F8" w:rsidRPr="00D756F8" w:rsidRDefault="00D756F8" w:rsidP="00D756F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D756F8">
        <w:rPr>
          <w:rFonts w:cs="Arial"/>
        </w:rPr>
        <w:t xml:space="preserve"> local requer atenção especial</w:t>
      </w:r>
      <w:r>
        <w:rPr>
          <w:rFonts w:cs="Arial"/>
        </w:rPr>
        <w:t>,</w:t>
      </w:r>
      <w:r w:rsidRPr="00D756F8">
        <w:rPr>
          <w:rFonts w:cs="Arial"/>
        </w:rPr>
        <w:t xml:space="preserve"> pois as ruas são</w:t>
      </w:r>
      <w:r>
        <w:rPr>
          <w:rFonts w:cs="Arial"/>
        </w:rPr>
        <w:t xml:space="preserve"> muito</w:t>
      </w:r>
      <w:r w:rsidRPr="00D756F8">
        <w:rPr>
          <w:rFonts w:cs="Arial"/>
        </w:rPr>
        <w:t xml:space="preserve"> movimentadas e não </w:t>
      </w:r>
      <w:r>
        <w:rPr>
          <w:rFonts w:cs="Arial"/>
        </w:rPr>
        <w:t xml:space="preserve">há sinalização, </w:t>
      </w:r>
      <w:r w:rsidRPr="00D756F8">
        <w:rPr>
          <w:rFonts w:cs="Arial"/>
        </w:rPr>
        <w:t>comprometendo a segurança de todos.</w:t>
      </w:r>
    </w:p>
    <w:p w:rsidR="00D756F8" w:rsidRPr="00D756F8" w:rsidRDefault="00D756F8" w:rsidP="00D756F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Dada a importância da presente </w:t>
      </w:r>
      <w:r w:rsidRPr="00D756F8">
        <w:rPr>
          <w:rFonts w:cs="Arial"/>
          <w:b/>
          <w:u w:val="single"/>
        </w:rPr>
        <w:t>indicação</w:t>
      </w:r>
      <w:r>
        <w:rPr>
          <w:rFonts w:cs="Arial"/>
        </w:rPr>
        <w:t xml:space="preserve">, conta o signatário com o acolhimento </w:t>
      </w:r>
      <w:r w:rsidRPr="00D756F8">
        <w:rPr>
          <w:rFonts w:cs="Arial"/>
        </w:rPr>
        <w:t xml:space="preserve">do Senhor Prefeito. </w:t>
      </w:r>
    </w:p>
    <w:p w:rsidR="003A77BE" w:rsidRPr="001840AD" w:rsidRDefault="008C72B7" w:rsidP="00D756F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756F8">
        <w:rPr>
          <w:rFonts w:cs="Arial"/>
        </w:rPr>
        <w:t xml:space="preserve">2 de junho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756F8" w:rsidRPr="005D429C" w:rsidRDefault="00D756F8" w:rsidP="00D756F8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D756F8" w:rsidRPr="005D429C" w:rsidRDefault="00D756F8" w:rsidP="00D756F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D4A" w:rsidRDefault="00402D4A">
      <w:r>
        <w:separator/>
      </w:r>
    </w:p>
  </w:endnote>
  <w:endnote w:type="continuationSeparator" w:id="0">
    <w:p w:rsidR="00402D4A" w:rsidRDefault="0040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D4A" w:rsidRDefault="00402D4A">
      <w:r>
        <w:separator/>
      </w:r>
    </w:p>
  </w:footnote>
  <w:footnote w:type="continuationSeparator" w:id="0">
    <w:p w:rsidR="00402D4A" w:rsidRDefault="00402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6F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6F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12F7"/>
    <w:rsid w:val="00347D5E"/>
    <w:rsid w:val="003638CC"/>
    <w:rsid w:val="00381797"/>
    <w:rsid w:val="003848C4"/>
    <w:rsid w:val="00385370"/>
    <w:rsid w:val="00397FF3"/>
    <w:rsid w:val="003A77BE"/>
    <w:rsid w:val="003E188F"/>
    <w:rsid w:val="00402D4A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756F8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3E836-B0E6-4558-AF05-014AC64F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2021-05-31T00:10:00Z</dcterms:created>
  <dcterms:modified xsi:type="dcterms:W3CDTF">2021-05-31T00:16:00Z</dcterms:modified>
</cp:coreProperties>
</file>